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C01A5">
        <w:rPr>
          <w:rFonts w:ascii="Arial" w:hAnsi="Arial" w:cs="Arial"/>
          <w:b/>
          <w:caps/>
          <w:sz w:val="28"/>
          <w:szCs w:val="28"/>
        </w:rPr>
        <w:t>955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C01A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C01A5">
              <w:rPr>
                <w:rFonts w:ascii="Arial" w:hAnsi="Arial" w:cs="Arial"/>
                <w:sz w:val="20"/>
                <w:szCs w:val="20"/>
              </w:rPr>
              <w:t>Solicita a realização do serviço de manutenção asfáltica nas proximidades do nº 570 da Rua Anésia Ruston, no Jardim das Indústrias.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EC01A5">
        <w:rPr>
          <w:rFonts w:ascii="Arial" w:hAnsi="Arial" w:cs="Arial"/>
        </w:rPr>
        <w:t>à</w:t>
      </w:r>
      <w:r w:rsidR="00EC01A5" w:rsidRPr="00EC01A5">
        <w:rPr>
          <w:rFonts w:ascii="Arial" w:hAnsi="Arial" w:cs="Arial"/>
        </w:rPr>
        <w:t xml:space="preserve"> realização do serviço de manutenção asfáltica nas proximidades do nº 570 da Rua Anésia Ruston, no Jardim das Indústrias.</w:t>
      </w:r>
    </w:p>
    <w:p w:rsidR="00EC01A5" w:rsidRDefault="00EC01A5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buraco existente no local está causando transtorno aos munícipes.</w:t>
      </w:r>
    </w:p>
    <w:p w:rsidR="00EC01A5" w:rsidRDefault="00EC01A5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Seguem fotos.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EC01A5" w:rsidRDefault="003A77BE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EC01A5">
        <w:rPr>
          <w:rFonts w:ascii="Arial" w:hAnsi="Arial" w:cs="Arial"/>
        </w:rPr>
        <w:t>11 de abril de 2018.</w:t>
      </w:r>
    </w:p>
    <w:p w:rsidR="00EC01A5" w:rsidRDefault="00EC01A5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1A5" w:rsidRDefault="00EC01A5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1A5" w:rsidRDefault="00EC01A5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1A5" w:rsidRPr="00A34F2C" w:rsidRDefault="00EC01A5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EC01A5" w:rsidRDefault="00EC01A5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EC01A5" w:rsidRDefault="00EC01A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C01A5" w:rsidRDefault="00EC01A5" w:rsidP="00EC01A5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4E938161">
            <wp:extent cx="4320540" cy="32385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323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C01A5" w:rsidRPr="00EC01A5" w:rsidRDefault="00EC01A5" w:rsidP="00EC01A5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9C6FCCC">
            <wp:extent cx="4320540" cy="32385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323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C01A5" w:rsidRPr="00EC01A5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E0C" w:rsidRDefault="00B90E0C">
      <w:r>
        <w:separator/>
      </w:r>
    </w:p>
  </w:endnote>
  <w:endnote w:type="continuationSeparator" w:id="0">
    <w:p w:rsidR="00B90E0C" w:rsidRDefault="00B9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E0C" w:rsidRDefault="00B90E0C">
      <w:r>
        <w:separator/>
      </w:r>
    </w:p>
  </w:footnote>
  <w:footnote w:type="continuationSeparator" w:id="0">
    <w:p w:rsidR="00B90E0C" w:rsidRDefault="00B90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C01A5">
      <w:rPr>
        <w:rFonts w:ascii="Arial" w:hAnsi="Arial" w:cs="Arial"/>
        <w:b/>
        <w:sz w:val="20"/>
        <w:szCs w:val="20"/>
        <w:u w:val="single"/>
      </w:rPr>
      <w:t>955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4D32C5">
      <w:rPr>
        <w:rFonts w:ascii="Arial" w:hAnsi="Arial" w:cs="Arial"/>
        <w:b/>
        <w:sz w:val="20"/>
        <w:szCs w:val="20"/>
        <w:u w:val="single"/>
      </w:rPr>
      <w:t>8</w:t>
    </w:r>
    <w:r w:rsidR="00EC01A5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32BF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32BF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32BF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7E0F"/>
    <w:rsid w:val="00B75CEF"/>
    <w:rsid w:val="00B90E0C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C01A5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11A26-2324-46D3-B2AD-7FF13932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2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2018-04-09T17:42:00Z</cp:lastPrinted>
  <dcterms:created xsi:type="dcterms:W3CDTF">2018-04-09T17:42:00Z</dcterms:created>
  <dcterms:modified xsi:type="dcterms:W3CDTF">2018-04-09T17:42:00Z</dcterms:modified>
</cp:coreProperties>
</file>